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C4E" w:rsidRDefault="00F71C4E" w:rsidP="0031054F">
      <w:pPr>
        <w:jc w:val="center"/>
        <w:rPr>
          <w:sz w:val="28"/>
          <w:szCs w:val="28"/>
        </w:rPr>
      </w:pPr>
    </w:p>
    <w:p w:rsidR="00F71C4E" w:rsidRDefault="00F71C4E" w:rsidP="003105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ЧЁРНООТРОЖСКОГО СЕЛЬСОВЕТА </w:t>
      </w:r>
    </w:p>
    <w:p w:rsidR="00F71C4E" w:rsidRDefault="00F71C4E" w:rsidP="0031054F">
      <w:pPr>
        <w:jc w:val="center"/>
        <w:rPr>
          <w:sz w:val="28"/>
          <w:szCs w:val="28"/>
        </w:rPr>
      </w:pPr>
      <w:r>
        <w:rPr>
          <w:sz w:val="28"/>
          <w:szCs w:val="28"/>
        </w:rPr>
        <w:t>САРАКТАШСКОГО РАЙОНА ОРЕНБУРГСКОЙ ОБЛАСТИ</w:t>
      </w:r>
    </w:p>
    <w:p w:rsidR="00F71C4E" w:rsidRDefault="00F71C4E" w:rsidP="0031054F">
      <w:pPr>
        <w:jc w:val="center"/>
        <w:rPr>
          <w:sz w:val="28"/>
          <w:szCs w:val="28"/>
        </w:rPr>
      </w:pPr>
      <w:r>
        <w:rPr>
          <w:sz w:val="28"/>
          <w:szCs w:val="28"/>
        </w:rPr>
        <w:t>ТРЕТЬЕГО СОЗЫВА</w:t>
      </w:r>
    </w:p>
    <w:p w:rsidR="00F71C4E" w:rsidRDefault="00F71C4E" w:rsidP="0031054F">
      <w:pPr>
        <w:jc w:val="center"/>
        <w:rPr>
          <w:sz w:val="28"/>
          <w:szCs w:val="28"/>
        </w:rPr>
      </w:pPr>
    </w:p>
    <w:p w:rsidR="00F71C4E" w:rsidRDefault="00F71C4E" w:rsidP="0031054F">
      <w:pPr>
        <w:jc w:val="center"/>
        <w:rPr>
          <w:sz w:val="28"/>
          <w:szCs w:val="28"/>
        </w:rPr>
      </w:pPr>
    </w:p>
    <w:p w:rsidR="00F71C4E" w:rsidRDefault="00F71C4E" w:rsidP="003105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 Е Ш Е Н И Е</w:t>
      </w:r>
    </w:p>
    <w:p w:rsidR="00F71C4E" w:rsidRDefault="00F71C4E" w:rsidP="0031054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:rsidR="00F71C4E" w:rsidRDefault="00F71C4E" w:rsidP="0031054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седьмого  заседания Совета депутатов</w:t>
      </w:r>
    </w:p>
    <w:p w:rsidR="00F71C4E" w:rsidRDefault="00F71C4E" w:rsidP="00A714FD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Чёрноотрожского сельсовета третьего созыва</w:t>
      </w:r>
    </w:p>
    <w:p w:rsidR="00F71C4E" w:rsidRDefault="00F71C4E" w:rsidP="00FE3302">
      <w:pPr>
        <w:jc w:val="center"/>
        <w:rPr>
          <w:sz w:val="28"/>
          <w:szCs w:val="28"/>
        </w:rPr>
      </w:pPr>
    </w:p>
    <w:p w:rsidR="00F71C4E" w:rsidRDefault="00F71C4E" w:rsidP="00FE3302">
      <w:pPr>
        <w:rPr>
          <w:sz w:val="28"/>
          <w:szCs w:val="28"/>
        </w:rPr>
      </w:pPr>
      <w:r>
        <w:rPr>
          <w:sz w:val="28"/>
          <w:szCs w:val="28"/>
        </w:rPr>
        <w:t>№ 51                                                                                   от  21 июня  2016 года</w:t>
      </w:r>
    </w:p>
    <w:p w:rsidR="00F71C4E" w:rsidRDefault="00F71C4E" w:rsidP="00FE3302">
      <w:pPr>
        <w:rPr>
          <w:sz w:val="28"/>
          <w:szCs w:val="28"/>
        </w:rPr>
      </w:pPr>
    </w:p>
    <w:p w:rsidR="00F71C4E" w:rsidRPr="00303E6F" w:rsidRDefault="00F71C4E" w:rsidP="00303E6F">
      <w:pPr>
        <w:jc w:val="center"/>
        <w:rPr>
          <w:sz w:val="28"/>
        </w:rPr>
      </w:pPr>
      <w:r w:rsidRPr="00303E6F">
        <w:rPr>
          <w:sz w:val="28"/>
        </w:rPr>
        <w:t>Об исполнении бюджета</w:t>
      </w:r>
    </w:p>
    <w:p w:rsidR="00F71C4E" w:rsidRDefault="00F71C4E" w:rsidP="00D71CD0">
      <w:pPr>
        <w:jc w:val="center"/>
        <w:rPr>
          <w:sz w:val="28"/>
        </w:rPr>
      </w:pPr>
      <w:r w:rsidRPr="00303E6F">
        <w:rPr>
          <w:sz w:val="28"/>
        </w:rPr>
        <w:t xml:space="preserve">муниципального образования </w:t>
      </w:r>
      <w:r>
        <w:rPr>
          <w:sz w:val="28"/>
        </w:rPr>
        <w:t>Чёрноотрожский</w:t>
      </w:r>
      <w:r w:rsidRPr="00303E6F">
        <w:rPr>
          <w:sz w:val="28"/>
        </w:rPr>
        <w:t xml:space="preserve"> сельсовет </w:t>
      </w:r>
    </w:p>
    <w:p w:rsidR="00F71C4E" w:rsidRPr="00303E6F" w:rsidRDefault="00F71C4E" w:rsidP="00D71CD0">
      <w:pPr>
        <w:rPr>
          <w:sz w:val="28"/>
        </w:rPr>
      </w:pPr>
      <w:r>
        <w:rPr>
          <w:sz w:val="28"/>
        </w:rPr>
        <w:t xml:space="preserve">                                                  </w:t>
      </w:r>
      <w:r w:rsidRPr="00303E6F">
        <w:rPr>
          <w:sz w:val="28"/>
        </w:rPr>
        <w:t>за</w:t>
      </w:r>
      <w:r>
        <w:rPr>
          <w:sz w:val="28"/>
        </w:rPr>
        <w:t xml:space="preserve"> 1 квартал </w:t>
      </w:r>
      <w:r w:rsidRPr="00303E6F">
        <w:rPr>
          <w:sz w:val="28"/>
        </w:rPr>
        <w:t xml:space="preserve"> </w:t>
      </w:r>
      <w:r>
        <w:rPr>
          <w:sz w:val="28"/>
        </w:rPr>
        <w:t xml:space="preserve">2016 год </w:t>
      </w:r>
      <w:r w:rsidRPr="00303E6F">
        <w:rPr>
          <w:sz w:val="28"/>
        </w:rPr>
        <w:t xml:space="preserve">  </w:t>
      </w:r>
    </w:p>
    <w:p w:rsidR="00F71C4E" w:rsidRDefault="00F71C4E" w:rsidP="00486BAA">
      <w:pPr>
        <w:ind w:firstLine="709"/>
        <w:jc w:val="both"/>
        <w:rPr>
          <w:sz w:val="28"/>
          <w:szCs w:val="28"/>
        </w:rPr>
      </w:pPr>
    </w:p>
    <w:p w:rsidR="00F71C4E" w:rsidRDefault="00F71C4E" w:rsidP="007B01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статей 12, 132 Конституции Российской Федерации, статьи 9 Бюджетного кодекса Российской Федерации, статьи 35 Федерального закона от 06.10.2003 года № 131-ФЗ «Об общих принципах местного самоуправления в Российской Федерации» и статьи 13 Устава Чёрноотрожского сельсовета.</w:t>
      </w:r>
    </w:p>
    <w:p w:rsidR="00F71C4E" w:rsidRDefault="00F71C4E" w:rsidP="00FE3302">
      <w:pPr>
        <w:rPr>
          <w:sz w:val="28"/>
          <w:szCs w:val="28"/>
        </w:rPr>
      </w:pPr>
    </w:p>
    <w:p w:rsidR="00F71C4E" w:rsidRDefault="00F71C4E" w:rsidP="00FE3302">
      <w:pPr>
        <w:rPr>
          <w:sz w:val="28"/>
          <w:szCs w:val="28"/>
        </w:rPr>
      </w:pPr>
      <w:r>
        <w:rPr>
          <w:sz w:val="28"/>
          <w:szCs w:val="28"/>
        </w:rPr>
        <w:t>Совет депутатов Чёрноотрожского сельсовета</w:t>
      </w:r>
    </w:p>
    <w:p w:rsidR="00F71C4E" w:rsidRDefault="00F71C4E" w:rsidP="00FE3302">
      <w:pPr>
        <w:rPr>
          <w:sz w:val="28"/>
          <w:szCs w:val="28"/>
        </w:rPr>
      </w:pPr>
    </w:p>
    <w:p w:rsidR="00F71C4E" w:rsidRDefault="00F71C4E" w:rsidP="00FE3302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F71C4E" w:rsidRDefault="00F71C4E" w:rsidP="00FE3302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F71C4E" w:rsidRDefault="00F71C4E" w:rsidP="003756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Принять к сведению  отчет об исполнении бюджета муниципального образования Чёрноотрожский сельсовет за  1 квартал 2016  по   доходам      в сумме </w:t>
      </w:r>
      <w:r w:rsidRPr="00DB6635">
        <w:rPr>
          <w:sz w:val="28"/>
          <w:szCs w:val="28"/>
        </w:rPr>
        <w:t>4400,73</w:t>
      </w:r>
      <w:r>
        <w:rPr>
          <w:sz w:val="28"/>
          <w:szCs w:val="28"/>
        </w:rPr>
        <w:t xml:space="preserve"> тыс.рублей и расходам в сумме 4383,61 тыс. рублей с превышением доходов над расходами в сумме 17,12 тыс. рублей.</w:t>
      </w:r>
    </w:p>
    <w:p w:rsidR="00F71C4E" w:rsidRDefault="00F71C4E" w:rsidP="00FE3302">
      <w:pPr>
        <w:rPr>
          <w:sz w:val="28"/>
          <w:szCs w:val="28"/>
        </w:rPr>
      </w:pPr>
      <w:r>
        <w:rPr>
          <w:sz w:val="28"/>
          <w:szCs w:val="28"/>
        </w:rPr>
        <w:t xml:space="preserve">            1.1.Утвердить исполнение:</w:t>
      </w:r>
    </w:p>
    <w:p w:rsidR="00F71C4E" w:rsidRDefault="00F71C4E" w:rsidP="00FE330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по   доходам     бюджета    сельсовета   за 1 квартал  2016 год     согласно  приложению     №1.  </w:t>
      </w:r>
    </w:p>
    <w:p w:rsidR="00F71C4E" w:rsidRDefault="00F71C4E" w:rsidP="00CF169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по структуре расходов бюджета   сельсовета  за  1 квартал 2016  год согласно приложению №2.            </w:t>
      </w:r>
    </w:p>
    <w:p w:rsidR="00F71C4E" w:rsidRDefault="00F71C4E" w:rsidP="00FE3302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F71C4E" w:rsidRDefault="00F71C4E" w:rsidP="00375630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2.  Настоящее решение вступает в силу  с момента   его   подписания       и подлежит  обнародованию  на официальном сайте черноотрожский-сельсовет56.рф</w:t>
      </w:r>
    </w:p>
    <w:p w:rsidR="00F71C4E" w:rsidRDefault="00F71C4E" w:rsidP="00A801FF">
      <w:pPr>
        <w:ind w:left="360"/>
        <w:rPr>
          <w:sz w:val="28"/>
          <w:szCs w:val="28"/>
        </w:rPr>
      </w:pPr>
    </w:p>
    <w:p w:rsidR="00F71C4E" w:rsidRDefault="00F71C4E" w:rsidP="005871B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 Контроль за исполнением данного решения возложить на постоянную комиссию по бюджету и налогам (Никитчук В.А.)</w:t>
      </w:r>
    </w:p>
    <w:p w:rsidR="00F71C4E" w:rsidRDefault="00F71C4E" w:rsidP="00FE3302">
      <w:pPr>
        <w:rPr>
          <w:sz w:val="28"/>
          <w:szCs w:val="28"/>
        </w:rPr>
      </w:pPr>
    </w:p>
    <w:p w:rsidR="00F71C4E" w:rsidRDefault="00F71C4E" w:rsidP="00A44F3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F71C4E" w:rsidRDefault="00F71C4E" w:rsidP="00A44F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Чёрноотрожский    сельсовет                                                       З.Ш. Габзалилов                                              </w:t>
      </w:r>
    </w:p>
    <w:p w:rsidR="00F71C4E" w:rsidRDefault="00F71C4E" w:rsidP="00FE3302">
      <w:pPr>
        <w:rPr>
          <w:sz w:val="28"/>
          <w:szCs w:val="28"/>
        </w:rPr>
      </w:pPr>
    </w:p>
    <w:p w:rsidR="00F71C4E" w:rsidRDefault="00F71C4E" w:rsidP="00FE3302">
      <w:pPr>
        <w:rPr>
          <w:sz w:val="28"/>
          <w:szCs w:val="28"/>
        </w:rPr>
      </w:pPr>
      <w:r>
        <w:rPr>
          <w:sz w:val="28"/>
          <w:szCs w:val="28"/>
        </w:rPr>
        <w:t xml:space="preserve">Разослано: орготделу администрации района, прокуратуре, райфо,  </w:t>
      </w:r>
    </w:p>
    <w:p w:rsidR="00F71C4E" w:rsidRDefault="00F71C4E" w:rsidP="00FE330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Бухгалтерии</w:t>
      </w:r>
    </w:p>
    <w:p w:rsidR="00F71C4E" w:rsidRDefault="00F71C4E" w:rsidP="00FE3302">
      <w:pPr>
        <w:rPr>
          <w:sz w:val="28"/>
          <w:szCs w:val="28"/>
        </w:rPr>
      </w:pPr>
    </w:p>
    <w:p w:rsidR="00F71C4E" w:rsidRDefault="00F71C4E" w:rsidP="00FE3302">
      <w:pPr>
        <w:rPr>
          <w:sz w:val="28"/>
          <w:szCs w:val="28"/>
        </w:rPr>
      </w:pPr>
    </w:p>
    <w:tbl>
      <w:tblPr>
        <w:tblW w:w="9600" w:type="dxa"/>
        <w:tblInd w:w="93" w:type="dxa"/>
        <w:tblLook w:val="0000"/>
      </w:tblPr>
      <w:tblGrid>
        <w:gridCol w:w="4714"/>
        <w:gridCol w:w="2031"/>
        <w:gridCol w:w="1355"/>
        <w:gridCol w:w="1500"/>
      </w:tblGrid>
      <w:tr w:rsidR="00F71C4E" w:rsidTr="00DB6635">
        <w:trPr>
          <w:trHeight w:val="375"/>
        </w:trPr>
        <w:tc>
          <w:tcPr>
            <w:tcW w:w="8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1C4E" w:rsidRPr="00DB6635" w:rsidRDefault="00F71C4E" w:rsidP="00DB6635">
            <w:pPr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 xml:space="preserve">                                                                        Приложение №1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1C4E" w:rsidRPr="00DB6635" w:rsidRDefault="00F71C4E" w:rsidP="00DB6635">
            <w:pPr>
              <w:rPr>
                <w:rFonts w:ascii="Arial CYR" w:hAnsi="Arial CYR" w:cs="Arial CYR"/>
              </w:rPr>
            </w:pPr>
          </w:p>
        </w:tc>
      </w:tr>
      <w:tr w:rsidR="00F71C4E" w:rsidTr="00DB6635">
        <w:trPr>
          <w:trHeight w:val="375"/>
        </w:trPr>
        <w:tc>
          <w:tcPr>
            <w:tcW w:w="96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1C4E" w:rsidRPr="00DB6635" w:rsidRDefault="00F71C4E" w:rsidP="00DB6635">
            <w:pPr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 xml:space="preserve">                                                                        к решению Совета депутатов</w:t>
            </w:r>
          </w:p>
        </w:tc>
      </w:tr>
      <w:tr w:rsidR="00F71C4E" w:rsidTr="00DB6635">
        <w:trPr>
          <w:trHeight w:val="375"/>
        </w:trPr>
        <w:tc>
          <w:tcPr>
            <w:tcW w:w="96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1C4E" w:rsidRPr="00DB6635" w:rsidRDefault="00F71C4E" w:rsidP="00DB6635">
            <w:pPr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 xml:space="preserve">                                                                        муниципального образования</w:t>
            </w:r>
          </w:p>
        </w:tc>
      </w:tr>
      <w:tr w:rsidR="00F71C4E" w:rsidTr="00DB6635">
        <w:trPr>
          <w:trHeight w:val="375"/>
        </w:trPr>
        <w:tc>
          <w:tcPr>
            <w:tcW w:w="96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1C4E" w:rsidRPr="00DB6635" w:rsidRDefault="00F71C4E" w:rsidP="00DB6635">
            <w:pPr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 xml:space="preserve">                                                                        Чёрноотрожский сельсовет</w:t>
            </w:r>
          </w:p>
        </w:tc>
      </w:tr>
      <w:tr w:rsidR="00F71C4E" w:rsidTr="00DB6635">
        <w:trPr>
          <w:trHeight w:val="375"/>
        </w:trPr>
        <w:tc>
          <w:tcPr>
            <w:tcW w:w="8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1C4E" w:rsidRPr="00DB6635" w:rsidRDefault="00F71C4E" w:rsidP="00DB6635">
            <w:pPr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 xml:space="preserve">                                                                         от   2</w:t>
            </w:r>
            <w:r>
              <w:rPr>
                <w:sz w:val="28"/>
                <w:szCs w:val="28"/>
              </w:rPr>
              <w:t>1.06</w:t>
            </w:r>
            <w:r w:rsidRPr="00DB6635">
              <w:rPr>
                <w:sz w:val="28"/>
                <w:szCs w:val="28"/>
              </w:rPr>
              <w:t xml:space="preserve">.2016г   № </w:t>
            </w:r>
            <w:r>
              <w:rPr>
                <w:sz w:val="28"/>
                <w:szCs w:val="28"/>
              </w:rPr>
              <w:t>51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1C4E" w:rsidRPr="00DB6635" w:rsidRDefault="00F71C4E" w:rsidP="00DB6635">
            <w:pPr>
              <w:rPr>
                <w:rFonts w:ascii="Arial CYR" w:hAnsi="Arial CYR" w:cs="Arial CYR"/>
              </w:rPr>
            </w:pPr>
          </w:p>
        </w:tc>
      </w:tr>
      <w:tr w:rsidR="00F71C4E" w:rsidTr="00DB6635">
        <w:trPr>
          <w:trHeight w:val="322"/>
        </w:trPr>
        <w:tc>
          <w:tcPr>
            <w:tcW w:w="9600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F71C4E" w:rsidRPr="00DB6635" w:rsidRDefault="00F71C4E" w:rsidP="00DB6635">
            <w:pPr>
              <w:jc w:val="center"/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 xml:space="preserve">Исполнение бюджета администрации муниципального образования Чёрноотрожский сельсовет за  </w:t>
            </w:r>
            <w:r>
              <w:rPr>
                <w:sz w:val="28"/>
                <w:szCs w:val="28"/>
              </w:rPr>
              <w:t>1 квартал 2016</w:t>
            </w:r>
            <w:r w:rsidRPr="00DB6635">
              <w:rPr>
                <w:sz w:val="28"/>
                <w:szCs w:val="28"/>
              </w:rPr>
              <w:t xml:space="preserve"> год по доходам</w:t>
            </w:r>
          </w:p>
        </w:tc>
      </w:tr>
      <w:tr w:rsidR="00F71C4E" w:rsidTr="00DB6635">
        <w:trPr>
          <w:trHeight w:val="630"/>
        </w:trPr>
        <w:tc>
          <w:tcPr>
            <w:tcW w:w="9600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F71C4E" w:rsidRPr="00DB6635" w:rsidRDefault="00F71C4E" w:rsidP="00DB6635">
            <w:pPr>
              <w:rPr>
                <w:sz w:val="28"/>
                <w:szCs w:val="28"/>
              </w:rPr>
            </w:pPr>
          </w:p>
        </w:tc>
      </w:tr>
      <w:tr w:rsidR="00F71C4E" w:rsidTr="00DB6635">
        <w:trPr>
          <w:trHeight w:val="1035"/>
        </w:trPr>
        <w:tc>
          <w:tcPr>
            <w:tcW w:w="4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4E" w:rsidRPr="00DB6635" w:rsidRDefault="00F71C4E" w:rsidP="00DB6635">
            <w:pPr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 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4E" w:rsidRPr="00DB6635" w:rsidRDefault="00F71C4E" w:rsidP="00DB6635">
            <w:pPr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Утвержденный бюджет тыс.руб.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1C4E" w:rsidRPr="00DB6635" w:rsidRDefault="00F71C4E" w:rsidP="00DB6635">
            <w:pPr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исполнено</w:t>
            </w:r>
          </w:p>
        </w:tc>
      </w:tr>
      <w:tr w:rsidR="00F71C4E" w:rsidTr="00DB6635">
        <w:trPr>
          <w:trHeight w:val="360"/>
        </w:trPr>
        <w:tc>
          <w:tcPr>
            <w:tcW w:w="4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DB6635" w:rsidRDefault="00F71C4E" w:rsidP="00DB6635">
            <w:pPr>
              <w:rPr>
                <w:sz w:val="28"/>
                <w:szCs w:val="28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DB6635" w:rsidRDefault="00F71C4E" w:rsidP="00DB6635">
            <w:pPr>
              <w:rPr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1C4E" w:rsidRPr="00DB6635" w:rsidRDefault="00F71C4E" w:rsidP="00DB6635">
            <w:pPr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тыс.руб.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1C4E" w:rsidRPr="00DB6635" w:rsidRDefault="00F71C4E" w:rsidP="00DB6635">
            <w:pPr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%</w:t>
            </w:r>
          </w:p>
        </w:tc>
      </w:tr>
      <w:tr w:rsidR="00F71C4E" w:rsidTr="00F03A8E">
        <w:trPr>
          <w:trHeight w:val="39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4E" w:rsidRPr="00DB6635" w:rsidRDefault="00F71C4E" w:rsidP="00DB6635">
            <w:pPr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DB6635" w:rsidRDefault="00F71C4E" w:rsidP="00F03A8E">
            <w:pPr>
              <w:jc w:val="center"/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2922,00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DB6635" w:rsidRDefault="00F71C4E" w:rsidP="00F03A8E">
            <w:pPr>
              <w:jc w:val="center"/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908,78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DB6635" w:rsidRDefault="00F71C4E" w:rsidP="00F03A8E">
            <w:pPr>
              <w:jc w:val="center"/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31,1</w:t>
            </w:r>
          </w:p>
        </w:tc>
      </w:tr>
      <w:tr w:rsidR="00F71C4E" w:rsidTr="00F03A8E">
        <w:trPr>
          <w:trHeight w:val="36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4E" w:rsidRPr="00DB6635" w:rsidRDefault="00F71C4E" w:rsidP="00DB6635">
            <w:pPr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налог на имущество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DB6635" w:rsidRDefault="00F71C4E" w:rsidP="00F03A8E">
            <w:pPr>
              <w:jc w:val="center"/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127,00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DB6635" w:rsidRDefault="00F71C4E" w:rsidP="00F03A8E">
            <w:pPr>
              <w:jc w:val="center"/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11,00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DB6635" w:rsidRDefault="00F71C4E" w:rsidP="00F03A8E">
            <w:pPr>
              <w:jc w:val="center"/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8,7</w:t>
            </w:r>
          </w:p>
        </w:tc>
      </w:tr>
      <w:tr w:rsidR="00F71C4E" w:rsidTr="00F03A8E">
        <w:trPr>
          <w:trHeight w:val="36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4E" w:rsidRPr="00DB6635" w:rsidRDefault="00F71C4E" w:rsidP="00DB6635">
            <w:pPr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единый сельхозналог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DB6635" w:rsidRDefault="00F71C4E" w:rsidP="00F03A8E">
            <w:pPr>
              <w:jc w:val="center"/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DB6635" w:rsidRDefault="00F71C4E" w:rsidP="00F03A8E">
            <w:pPr>
              <w:jc w:val="center"/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5,20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DB6635" w:rsidRDefault="00F71C4E" w:rsidP="00F03A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F71C4E" w:rsidTr="00F03A8E">
        <w:trPr>
          <w:trHeight w:val="31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4E" w:rsidRPr="00DB6635" w:rsidRDefault="00F71C4E" w:rsidP="00DB6635">
            <w:pPr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DB6635" w:rsidRDefault="00F71C4E" w:rsidP="00F03A8E">
            <w:pPr>
              <w:jc w:val="center"/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1183,00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DB6635" w:rsidRDefault="00F71C4E" w:rsidP="00F03A8E">
            <w:pPr>
              <w:jc w:val="center"/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413,26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DB6635" w:rsidRDefault="00F71C4E" w:rsidP="00F03A8E">
            <w:pPr>
              <w:jc w:val="center"/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34,9</w:t>
            </w:r>
          </w:p>
        </w:tc>
      </w:tr>
      <w:tr w:rsidR="00F71C4E" w:rsidTr="00F03A8E">
        <w:trPr>
          <w:trHeight w:val="43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4E" w:rsidRPr="00DB6635" w:rsidRDefault="00F71C4E" w:rsidP="00DB6635">
            <w:pPr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Акцизы от уплаты на ГСМ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DB6635" w:rsidRDefault="00F71C4E" w:rsidP="00F03A8E">
            <w:pPr>
              <w:jc w:val="center"/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2339,00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DB6635" w:rsidRDefault="00F71C4E" w:rsidP="00F03A8E">
            <w:pPr>
              <w:jc w:val="center"/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553,32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DB6635" w:rsidRDefault="00F71C4E" w:rsidP="00F03A8E">
            <w:pPr>
              <w:jc w:val="center"/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23,7</w:t>
            </w:r>
          </w:p>
        </w:tc>
      </w:tr>
      <w:tr w:rsidR="00F71C4E" w:rsidTr="00F03A8E">
        <w:trPr>
          <w:trHeight w:val="112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4E" w:rsidRPr="00DB6635" w:rsidRDefault="00F71C4E" w:rsidP="00DB6635">
            <w:pPr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налог,</w:t>
            </w:r>
            <w:r>
              <w:rPr>
                <w:sz w:val="28"/>
                <w:szCs w:val="28"/>
              </w:rPr>
              <w:t xml:space="preserve"> </w:t>
            </w:r>
            <w:r w:rsidRPr="00DB6635">
              <w:rPr>
                <w:sz w:val="28"/>
                <w:szCs w:val="28"/>
              </w:rPr>
              <w:t>взимаемый с налогоплательщиков,</w:t>
            </w:r>
            <w:r>
              <w:rPr>
                <w:sz w:val="28"/>
                <w:szCs w:val="28"/>
              </w:rPr>
              <w:t xml:space="preserve"> </w:t>
            </w:r>
            <w:r w:rsidRPr="00DB6635">
              <w:rPr>
                <w:sz w:val="28"/>
                <w:szCs w:val="28"/>
              </w:rPr>
              <w:t>выбравших в качестве налогооблажения доходы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DB6635" w:rsidRDefault="00F71C4E" w:rsidP="00F03A8E">
            <w:pPr>
              <w:jc w:val="center"/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63,00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DB6635" w:rsidRDefault="00F71C4E" w:rsidP="00F03A8E">
            <w:pPr>
              <w:jc w:val="center"/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36,31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DB6635" w:rsidRDefault="00F71C4E" w:rsidP="00F03A8E">
            <w:pPr>
              <w:jc w:val="center"/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57,6</w:t>
            </w:r>
          </w:p>
        </w:tc>
      </w:tr>
      <w:tr w:rsidR="00F71C4E" w:rsidTr="00F03A8E">
        <w:trPr>
          <w:trHeight w:val="11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4E" w:rsidRPr="00DB6635" w:rsidRDefault="00F71C4E" w:rsidP="00DB6635">
            <w:pPr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Доходы от сдачи в аренду имущества,</w:t>
            </w:r>
            <w:r>
              <w:rPr>
                <w:sz w:val="28"/>
                <w:szCs w:val="28"/>
              </w:rPr>
              <w:t xml:space="preserve"> </w:t>
            </w:r>
            <w:r w:rsidRPr="00DB6635">
              <w:rPr>
                <w:sz w:val="28"/>
                <w:szCs w:val="28"/>
              </w:rPr>
              <w:t>находящегося в муниципальной собственности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DB6635" w:rsidRDefault="00F71C4E" w:rsidP="00F03A8E">
            <w:pPr>
              <w:jc w:val="center"/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10,00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DB6635" w:rsidRDefault="00F71C4E" w:rsidP="00F03A8E">
            <w:pPr>
              <w:jc w:val="center"/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2,73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DB6635" w:rsidRDefault="00F71C4E" w:rsidP="00F03A8E">
            <w:pPr>
              <w:jc w:val="center"/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27,3</w:t>
            </w:r>
          </w:p>
        </w:tc>
      </w:tr>
      <w:tr w:rsidR="00F71C4E" w:rsidTr="00F03A8E">
        <w:trPr>
          <w:trHeight w:val="7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4E" w:rsidRPr="00DB6635" w:rsidRDefault="00F71C4E" w:rsidP="00DB6635">
            <w:pPr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доходы от предпринимательской и иной приносящей доход деятельности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DB6635" w:rsidRDefault="00F71C4E" w:rsidP="00F03A8E">
            <w:pPr>
              <w:jc w:val="center"/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DB6635" w:rsidRDefault="00F71C4E" w:rsidP="00F03A8E">
            <w:pPr>
              <w:jc w:val="center"/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128,26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DB6635" w:rsidRDefault="00F71C4E" w:rsidP="00F03A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F71C4E" w:rsidTr="00F03A8E">
        <w:trPr>
          <w:trHeight w:val="106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4E" w:rsidRPr="00DB6635" w:rsidRDefault="00F71C4E" w:rsidP="00DB6635">
            <w:pPr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Дотация бюджетам поселений на выравнивание уровня бюджетной обеспеченности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DB6635" w:rsidRDefault="00F71C4E" w:rsidP="00F03A8E">
            <w:pPr>
              <w:jc w:val="center"/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9179,80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DB6635" w:rsidRDefault="00F71C4E" w:rsidP="00F03A8E">
            <w:pPr>
              <w:jc w:val="center"/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2273,00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DB6635" w:rsidRDefault="00F71C4E" w:rsidP="00F03A8E">
            <w:pPr>
              <w:jc w:val="center"/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24,8</w:t>
            </w:r>
          </w:p>
        </w:tc>
      </w:tr>
      <w:tr w:rsidR="00F71C4E" w:rsidTr="00F03A8E">
        <w:trPr>
          <w:trHeight w:val="147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4E" w:rsidRPr="00DB6635" w:rsidRDefault="00F71C4E" w:rsidP="00DB6635">
            <w:pPr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Субвенции поселениям на выполнение полномочий по гос регистрации актов гражданского состояния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DB6635" w:rsidRDefault="00F71C4E" w:rsidP="00F03A8E">
            <w:pPr>
              <w:jc w:val="center"/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32,00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DB6635" w:rsidRDefault="00F71C4E" w:rsidP="00F03A8E">
            <w:pPr>
              <w:jc w:val="center"/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DB6635" w:rsidRDefault="00F71C4E" w:rsidP="00F03A8E">
            <w:pPr>
              <w:jc w:val="center"/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0,0</w:t>
            </w:r>
          </w:p>
        </w:tc>
      </w:tr>
      <w:tr w:rsidR="00F71C4E" w:rsidTr="00F03A8E">
        <w:trPr>
          <w:trHeight w:val="154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4E" w:rsidRPr="00DB6635" w:rsidRDefault="00F71C4E" w:rsidP="00DB6635">
            <w:pPr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Субвенции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DB6635" w:rsidRDefault="00F71C4E" w:rsidP="00F03A8E">
            <w:pPr>
              <w:jc w:val="center"/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190,50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DB6635" w:rsidRDefault="00F71C4E" w:rsidP="00F03A8E">
            <w:pPr>
              <w:jc w:val="center"/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68,88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DB6635" w:rsidRDefault="00F71C4E" w:rsidP="00F03A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36,2</w:t>
            </w:r>
          </w:p>
        </w:tc>
      </w:tr>
      <w:tr w:rsidR="00F71C4E" w:rsidTr="00F03A8E">
        <w:trPr>
          <w:trHeight w:val="69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4E" w:rsidRPr="00DB6635" w:rsidRDefault="00F71C4E" w:rsidP="00DB6635">
            <w:pPr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прочие субсидии бюджетам поселений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DB6635" w:rsidRDefault="00F71C4E" w:rsidP="00F03A8E">
            <w:pPr>
              <w:jc w:val="center"/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195,00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DB6635" w:rsidRDefault="00F71C4E" w:rsidP="00F03A8E">
            <w:pPr>
              <w:jc w:val="center"/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DB6635" w:rsidRDefault="00F71C4E" w:rsidP="00F03A8E">
            <w:pPr>
              <w:jc w:val="center"/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0,0</w:t>
            </w:r>
          </w:p>
        </w:tc>
      </w:tr>
      <w:tr w:rsidR="00F71C4E" w:rsidTr="00F03A8E">
        <w:trPr>
          <w:trHeight w:val="66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4E" w:rsidRPr="00DB6635" w:rsidRDefault="00F71C4E" w:rsidP="00DB6635">
            <w:pPr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Доходы бюджета ИТОГО: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DB6635" w:rsidRDefault="00F71C4E" w:rsidP="00F03A8E">
            <w:pPr>
              <w:jc w:val="center"/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16241,30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DB6635" w:rsidRDefault="00F71C4E" w:rsidP="00F03A8E">
            <w:pPr>
              <w:jc w:val="center"/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4400,73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DB6635" w:rsidRDefault="00F71C4E" w:rsidP="00F03A8E">
            <w:pPr>
              <w:jc w:val="center"/>
              <w:rPr>
                <w:sz w:val="28"/>
                <w:szCs w:val="28"/>
              </w:rPr>
            </w:pPr>
            <w:r w:rsidRPr="00DB6635">
              <w:rPr>
                <w:sz w:val="28"/>
                <w:szCs w:val="28"/>
              </w:rPr>
              <w:t>27,1</w:t>
            </w:r>
          </w:p>
        </w:tc>
      </w:tr>
    </w:tbl>
    <w:p w:rsidR="00F71C4E" w:rsidRDefault="00F71C4E" w:rsidP="00054C3A"/>
    <w:p w:rsidR="00F71C4E" w:rsidRDefault="00F71C4E" w:rsidP="00054C3A"/>
    <w:p w:rsidR="00F71C4E" w:rsidRDefault="00F71C4E" w:rsidP="00054C3A"/>
    <w:p w:rsidR="00F71C4E" w:rsidRDefault="00F71C4E" w:rsidP="00054C3A"/>
    <w:p w:rsidR="00F71C4E" w:rsidRDefault="00F71C4E" w:rsidP="00054C3A"/>
    <w:p w:rsidR="00F71C4E" w:rsidRDefault="00F71C4E" w:rsidP="00054C3A"/>
    <w:tbl>
      <w:tblPr>
        <w:tblW w:w="9280" w:type="dxa"/>
        <w:tblInd w:w="93" w:type="dxa"/>
        <w:tblLook w:val="0000"/>
      </w:tblPr>
      <w:tblGrid>
        <w:gridCol w:w="4714"/>
        <w:gridCol w:w="2031"/>
        <w:gridCol w:w="1355"/>
        <w:gridCol w:w="1180"/>
      </w:tblGrid>
      <w:tr w:rsidR="00F71C4E" w:rsidTr="00F03A8E">
        <w:trPr>
          <w:trHeight w:val="375"/>
        </w:trPr>
        <w:tc>
          <w:tcPr>
            <w:tcW w:w="8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1C4E" w:rsidRPr="00F03A8E" w:rsidRDefault="00F71C4E" w:rsidP="00F03A8E">
            <w:pPr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 xml:space="preserve">                                                                        Приложение №2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1C4E" w:rsidRPr="00F03A8E" w:rsidRDefault="00F71C4E" w:rsidP="00F03A8E">
            <w:pPr>
              <w:rPr>
                <w:rFonts w:ascii="Arial CYR" w:hAnsi="Arial CYR" w:cs="Arial CYR"/>
              </w:rPr>
            </w:pPr>
          </w:p>
        </w:tc>
      </w:tr>
      <w:tr w:rsidR="00F71C4E" w:rsidTr="00F03A8E">
        <w:trPr>
          <w:trHeight w:val="375"/>
        </w:trPr>
        <w:tc>
          <w:tcPr>
            <w:tcW w:w="92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1C4E" w:rsidRPr="00F03A8E" w:rsidRDefault="00F71C4E" w:rsidP="00F03A8E">
            <w:pPr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 xml:space="preserve">                                                                        к решению Совета депутатов</w:t>
            </w:r>
          </w:p>
        </w:tc>
      </w:tr>
      <w:tr w:rsidR="00F71C4E" w:rsidTr="00F03A8E">
        <w:trPr>
          <w:trHeight w:val="375"/>
        </w:trPr>
        <w:tc>
          <w:tcPr>
            <w:tcW w:w="92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1C4E" w:rsidRPr="00F03A8E" w:rsidRDefault="00F71C4E" w:rsidP="00F03A8E">
            <w:pPr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 xml:space="preserve">                                                                        муниципального образования</w:t>
            </w:r>
          </w:p>
        </w:tc>
      </w:tr>
      <w:tr w:rsidR="00F71C4E" w:rsidTr="00F03A8E">
        <w:trPr>
          <w:trHeight w:val="375"/>
        </w:trPr>
        <w:tc>
          <w:tcPr>
            <w:tcW w:w="92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1C4E" w:rsidRPr="00F03A8E" w:rsidRDefault="00F71C4E" w:rsidP="00F03A8E">
            <w:pPr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 xml:space="preserve">                                                                        Чёрноотрожский сельсовет</w:t>
            </w:r>
          </w:p>
        </w:tc>
      </w:tr>
      <w:tr w:rsidR="00F71C4E" w:rsidTr="00F03A8E">
        <w:trPr>
          <w:trHeight w:val="375"/>
        </w:trPr>
        <w:tc>
          <w:tcPr>
            <w:tcW w:w="92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1C4E" w:rsidRPr="00F03A8E" w:rsidRDefault="00F71C4E" w:rsidP="00F03A8E">
            <w:pPr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 xml:space="preserve">                                                                         от  2</w:t>
            </w:r>
            <w:r>
              <w:rPr>
                <w:sz w:val="28"/>
                <w:szCs w:val="28"/>
              </w:rPr>
              <w:t>1.06</w:t>
            </w:r>
            <w:r w:rsidRPr="00F03A8E">
              <w:rPr>
                <w:sz w:val="28"/>
                <w:szCs w:val="28"/>
              </w:rPr>
              <w:t xml:space="preserve">.2016г      № </w:t>
            </w:r>
            <w:r>
              <w:rPr>
                <w:sz w:val="28"/>
                <w:szCs w:val="28"/>
              </w:rPr>
              <w:t>51</w:t>
            </w:r>
          </w:p>
        </w:tc>
      </w:tr>
      <w:tr w:rsidR="00F71C4E" w:rsidTr="00F03A8E">
        <w:trPr>
          <w:trHeight w:val="322"/>
        </w:trPr>
        <w:tc>
          <w:tcPr>
            <w:tcW w:w="9280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F71C4E" w:rsidRPr="00F03A8E" w:rsidRDefault="00F71C4E" w:rsidP="00F03A8E">
            <w:pPr>
              <w:jc w:val="center"/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 xml:space="preserve">Исполнение бюджета администрации муниципального образования Чёрноотрожский сельсовет за   </w:t>
            </w:r>
            <w:r>
              <w:rPr>
                <w:sz w:val="28"/>
                <w:szCs w:val="28"/>
              </w:rPr>
              <w:t>1 квартал 2016</w:t>
            </w:r>
            <w:r w:rsidRPr="00F03A8E">
              <w:rPr>
                <w:sz w:val="28"/>
                <w:szCs w:val="28"/>
              </w:rPr>
              <w:t xml:space="preserve"> год по расходам</w:t>
            </w:r>
          </w:p>
        </w:tc>
      </w:tr>
      <w:tr w:rsidR="00F71C4E" w:rsidTr="00F03A8E">
        <w:trPr>
          <w:trHeight w:val="630"/>
        </w:trPr>
        <w:tc>
          <w:tcPr>
            <w:tcW w:w="9280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F71C4E" w:rsidRPr="00F03A8E" w:rsidRDefault="00F71C4E" w:rsidP="00F03A8E">
            <w:pPr>
              <w:rPr>
                <w:sz w:val="28"/>
                <w:szCs w:val="28"/>
              </w:rPr>
            </w:pPr>
          </w:p>
        </w:tc>
      </w:tr>
      <w:tr w:rsidR="00F71C4E" w:rsidTr="00F03A8E">
        <w:trPr>
          <w:trHeight w:val="1035"/>
        </w:trPr>
        <w:tc>
          <w:tcPr>
            <w:tcW w:w="4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4E" w:rsidRPr="00F03A8E" w:rsidRDefault="00F71C4E" w:rsidP="00F03A8E">
            <w:pPr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 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4E" w:rsidRPr="00F03A8E" w:rsidRDefault="00F71C4E" w:rsidP="00F03A8E">
            <w:pPr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Утвержденный бюджет тыс.руб.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1C4E" w:rsidRPr="00F03A8E" w:rsidRDefault="00F71C4E" w:rsidP="00F03A8E">
            <w:pPr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исполнено</w:t>
            </w:r>
          </w:p>
        </w:tc>
      </w:tr>
      <w:tr w:rsidR="00F71C4E" w:rsidTr="00F03A8E">
        <w:trPr>
          <w:trHeight w:val="360"/>
        </w:trPr>
        <w:tc>
          <w:tcPr>
            <w:tcW w:w="4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F03A8E" w:rsidRDefault="00F71C4E" w:rsidP="00F03A8E">
            <w:pPr>
              <w:rPr>
                <w:sz w:val="28"/>
                <w:szCs w:val="28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F03A8E" w:rsidRDefault="00F71C4E" w:rsidP="00F03A8E">
            <w:pPr>
              <w:rPr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1C4E" w:rsidRPr="00F03A8E" w:rsidRDefault="00F71C4E" w:rsidP="00F03A8E">
            <w:pPr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тыс.руб.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1C4E" w:rsidRPr="00F03A8E" w:rsidRDefault="00F71C4E" w:rsidP="00F03A8E">
            <w:pPr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%</w:t>
            </w:r>
          </w:p>
        </w:tc>
      </w:tr>
      <w:tr w:rsidR="00F71C4E" w:rsidTr="00F03A8E">
        <w:trPr>
          <w:trHeight w:val="12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4E" w:rsidRPr="00F03A8E" w:rsidRDefault="00F71C4E" w:rsidP="00F03A8E">
            <w:pPr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F03A8E" w:rsidRDefault="00F71C4E" w:rsidP="00F03A8E">
            <w:pPr>
              <w:jc w:val="center"/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755,90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F03A8E" w:rsidRDefault="00F71C4E" w:rsidP="00F03A8E">
            <w:pPr>
              <w:jc w:val="center"/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342,19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F03A8E" w:rsidRDefault="00F71C4E" w:rsidP="00F03A8E">
            <w:pPr>
              <w:jc w:val="center"/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45,3</w:t>
            </w:r>
          </w:p>
        </w:tc>
      </w:tr>
      <w:tr w:rsidR="00F71C4E" w:rsidTr="00F03A8E">
        <w:trPr>
          <w:trHeight w:val="156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4E" w:rsidRPr="00F03A8E" w:rsidRDefault="00F71C4E" w:rsidP="00F03A8E">
            <w:pPr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функционирование Правительства РФ,высших исполнительных органов государственной власти субъектов РФ,местных администраций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F03A8E" w:rsidRDefault="00F71C4E" w:rsidP="00F03A8E">
            <w:pPr>
              <w:jc w:val="center"/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2949,80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F03A8E" w:rsidRDefault="00F71C4E" w:rsidP="00F03A8E">
            <w:pPr>
              <w:jc w:val="center"/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1036,07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F03A8E" w:rsidRDefault="00F71C4E" w:rsidP="00F03A8E">
            <w:pPr>
              <w:jc w:val="center"/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35,1</w:t>
            </w:r>
          </w:p>
        </w:tc>
      </w:tr>
      <w:tr w:rsidR="00F71C4E" w:rsidTr="00F03A8E">
        <w:trPr>
          <w:trHeight w:val="75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4E" w:rsidRPr="00F03A8E" w:rsidRDefault="00F71C4E" w:rsidP="00F03A8E">
            <w:pPr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F03A8E" w:rsidRDefault="00F71C4E" w:rsidP="00F03A8E">
            <w:pPr>
              <w:jc w:val="center"/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32,00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F03A8E" w:rsidRDefault="00F71C4E" w:rsidP="00F03A8E">
            <w:pPr>
              <w:jc w:val="center"/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F03A8E" w:rsidRDefault="00F71C4E" w:rsidP="00F03A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F71C4E" w:rsidTr="00F03A8E">
        <w:trPr>
          <w:trHeight w:val="75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4E" w:rsidRPr="00F03A8E" w:rsidRDefault="00F71C4E" w:rsidP="00F03A8E">
            <w:pPr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мобилизация и вневойсковая подготовка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F03A8E" w:rsidRDefault="00F71C4E" w:rsidP="00F03A8E">
            <w:pPr>
              <w:jc w:val="center"/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190,50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F03A8E" w:rsidRDefault="00F71C4E" w:rsidP="00F03A8E">
            <w:pPr>
              <w:jc w:val="center"/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15,88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F03A8E" w:rsidRDefault="00F71C4E" w:rsidP="00F03A8E">
            <w:pPr>
              <w:jc w:val="center"/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8,3</w:t>
            </w:r>
          </w:p>
        </w:tc>
      </w:tr>
      <w:tr w:rsidR="00F71C4E" w:rsidTr="00F03A8E">
        <w:trPr>
          <w:trHeight w:val="73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4E" w:rsidRPr="00F03A8E" w:rsidRDefault="00F71C4E" w:rsidP="00F03A8E">
            <w:pPr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обеспечение противопожарной безопасности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F03A8E" w:rsidRDefault="00F71C4E" w:rsidP="00F03A8E">
            <w:pPr>
              <w:jc w:val="center"/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57,00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F03A8E" w:rsidRDefault="00F71C4E" w:rsidP="00F03A8E">
            <w:pPr>
              <w:jc w:val="center"/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16,13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F03A8E" w:rsidRDefault="00F71C4E" w:rsidP="00F03A8E">
            <w:pPr>
              <w:jc w:val="center"/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28,3</w:t>
            </w:r>
          </w:p>
        </w:tc>
      </w:tr>
      <w:tr w:rsidR="00F71C4E" w:rsidTr="00F03A8E">
        <w:trPr>
          <w:trHeight w:val="73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4E" w:rsidRPr="00F03A8E" w:rsidRDefault="00F71C4E" w:rsidP="00F03A8E">
            <w:pPr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жилищное  хозяйство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F03A8E" w:rsidRDefault="00F71C4E" w:rsidP="00F03A8E">
            <w:pPr>
              <w:jc w:val="center"/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3,10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F03A8E" w:rsidRDefault="00F71C4E" w:rsidP="00F03A8E">
            <w:pPr>
              <w:jc w:val="center"/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1,25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F03A8E" w:rsidRDefault="00F71C4E" w:rsidP="00F03A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F71C4E" w:rsidTr="00F03A8E">
        <w:trPr>
          <w:trHeight w:val="57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4E" w:rsidRPr="00F03A8E" w:rsidRDefault="00F71C4E" w:rsidP="00F03A8E">
            <w:pPr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F03A8E" w:rsidRDefault="00F71C4E" w:rsidP="00F03A8E">
            <w:pPr>
              <w:jc w:val="center"/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3462,48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F03A8E" w:rsidRDefault="00F71C4E" w:rsidP="00F03A8E">
            <w:pPr>
              <w:jc w:val="center"/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405,54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F03A8E" w:rsidRDefault="00F71C4E" w:rsidP="00F03A8E">
            <w:pPr>
              <w:jc w:val="center"/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11,7</w:t>
            </w:r>
          </w:p>
        </w:tc>
      </w:tr>
      <w:tr w:rsidR="00F71C4E" w:rsidTr="00F03A8E">
        <w:trPr>
          <w:trHeight w:val="49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4E" w:rsidRPr="00F03A8E" w:rsidRDefault="00F71C4E" w:rsidP="00F03A8E">
            <w:pPr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культура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F03A8E" w:rsidRDefault="00F71C4E" w:rsidP="00F03A8E">
            <w:pPr>
              <w:jc w:val="center"/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876,20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F03A8E" w:rsidRDefault="00F71C4E" w:rsidP="00F03A8E">
            <w:pPr>
              <w:jc w:val="center"/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642,33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F03A8E" w:rsidRDefault="00F71C4E" w:rsidP="00F03A8E">
            <w:pPr>
              <w:jc w:val="center"/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73,3</w:t>
            </w:r>
          </w:p>
        </w:tc>
      </w:tr>
      <w:tr w:rsidR="00F71C4E" w:rsidTr="00F03A8E">
        <w:trPr>
          <w:trHeight w:val="37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4E" w:rsidRPr="00F03A8E" w:rsidRDefault="00F71C4E" w:rsidP="00F03A8E">
            <w:pPr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трансферты по культуре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F03A8E" w:rsidRDefault="00F71C4E" w:rsidP="00F03A8E">
            <w:pPr>
              <w:jc w:val="center"/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5495,90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F03A8E" w:rsidRDefault="00F71C4E" w:rsidP="00F03A8E">
            <w:pPr>
              <w:jc w:val="center"/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1145,00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F03A8E" w:rsidRDefault="00F71C4E" w:rsidP="00F03A8E">
            <w:pPr>
              <w:jc w:val="center"/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20,8</w:t>
            </w:r>
          </w:p>
        </w:tc>
      </w:tr>
      <w:tr w:rsidR="00F71C4E" w:rsidTr="00F03A8E">
        <w:trPr>
          <w:trHeight w:val="43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4E" w:rsidRPr="00F03A8E" w:rsidRDefault="00F71C4E" w:rsidP="00F03A8E">
            <w:pPr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F03A8E" w:rsidRDefault="00F71C4E" w:rsidP="00F03A8E">
            <w:pPr>
              <w:jc w:val="center"/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42,22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F03A8E" w:rsidRDefault="00F71C4E" w:rsidP="00F03A8E">
            <w:pPr>
              <w:jc w:val="center"/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42,22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F03A8E" w:rsidRDefault="00F71C4E" w:rsidP="00F03A8E">
            <w:pPr>
              <w:jc w:val="center"/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100,0</w:t>
            </w:r>
          </w:p>
        </w:tc>
      </w:tr>
      <w:tr w:rsidR="00F71C4E" w:rsidTr="00F03A8E">
        <w:trPr>
          <w:trHeight w:val="43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4E" w:rsidRPr="00F03A8E" w:rsidRDefault="00F71C4E" w:rsidP="00F03A8E">
            <w:pPr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дорожный хозяйство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F03A8E" w:rsidRDefault="00F71C4E" w:rsidP="00F03A8E">
            <w:pPr>
              <w:jc w:val="center"/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2339,00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F03A8E" w:rsidRDefault="00F71C4E" w:rsidP="00F03A8E">
            <w:pPr>
              <w:jc w:val="center"/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737,02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F03A8E" w:rsidRDefault="00F71C4E" w:rsidP="00F03A8E">
            <w:pPr>
              <w:jc w:val="center"/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31,5</w:t>
            </w:r>
          </w:p>
        </w:tc>
      </w:tr>
      <w:tr w:rsidR="00F71C4E" w:rsidTr="00F03A8E">
        <w:trPr>
          <w:trHeight w:val="43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4E" w:rsidRPr="00F03A8E" w:rsidRDefault="00F71C4E" w:rsidP="00F03A8E">
            <w:pPr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прочие субсидии поселений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F03A8E" w:rsidRDefault="00F71C4E" w:rsidP="00F03A8E">
            <w:pPr>
              <w:jc w:val="center"/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303,00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F03A8E" w:rsidRDefault="00F71C4E" w:rsidP="00F03A8E">
            <w:pPr>
              <w:jc w:val="center"/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F03A8E" w:rsidRDefault="00F71C4E" w:rsidP="00F03A8E">
            <w:pPr>
              <w:jc w:val="center"/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0,0</w:t>
            </w:r>
          </w:p>
        </w:tc>
      </w:tr>
      <w:tr w:rsidR="00F71C4E" w:rsidTr="00F03A8E">
        <w:trPr>
          <w:trHeight w:val="66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4E" w:rsidRPr="00F03A8E" w:rsidRDefault="00F71C4E" w:rsidP="00F03A8E">
            <w:pPr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Расходы бюджета ИТОГО: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F03A8E" w:rsidRDefault="00F71C4E" w:rsidP="00F03A8E">
            <w:pPr>
              <w:jc w:val="center"/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16507,10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F03A8E" w:rsidRDefault="00F71C4E" w:rsidP="00F03A8E">
            <w:pPr>
              <w:jc w:val="center"/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4383,61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C4E" w:rsidRPr="00F03A8E" w:rsidRDefault="00F71C4E" w:rsidP="00F03A8E">
            <w:pPr>
              <w:jc w:val="center"/>
              <w:rPr>
                <w:sz w:val="28"/>
                <w:szCs w:val="28"/>
              </w:rPr>
            </w:pPr>
            <w:r w:rsidRPr="00F03A8E">
              <w:rPr>
                <w:sz w:val="28"/>
                <w:szCs w:val="28"/>
              </w:rPr>
              <w:t>26,6</w:t>
            </w:r>
          </w:p>
        </w:tc>
      </w:tr>
    </w:tbl>
    <w:p w:rsidR="00F71C4E" w:rsidRPr="00FE3302" w:rsidRDefault="00F71C4E" w:rsidP="00054C3A"/>
    <w:sectPr w:rsidR="00F71C4E" w:rsidRPr="00FE3302" w:rsidSect="009410B6">
      <w:pgSz w:w="11906" w:h="16838"/>
      <w:pgMar w:top="18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72441"/>
    <w:multiLevelType w:val="hybridMultilevel"/>
    <w:tmpl w:val="7D78FD2A"/>
    <w:lvl w:ilvl="0" w:tplc="F1001A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128C1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9A4009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7D0A9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5D8245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83E0D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25EBF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A34C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3FC1D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3302"/>
    <w:rsid w:val="00006773"/>
    <w:rsid w:val="000142DD"/>
    <w:rsid w:val="00021E71"/>
    <w:rsid w:val="00041EE8"/>
    <w:rsid w:val="00054C3A"/>
    <w:rsid w:val="00065918"/>
    <w:rsid w:val="000738AE"/>
    <w:rsid w:val="000745CC"/>
    <w:rsid w:val="00074BC5"/>
    <w:rsid w:val="000916CE"/>
    <w:rsid w:val="000A751A"/>
    <w:rsid w:val="000B5591"/>
    <w:rsid w:val="0010606C"/>
    <w:rsid w:val="00111F56"/>
    <w:rsid w:val="001368CE"/>
    <w:rsid w:val="0014077D"/>
    <w:rsid w:val="001426F1"/>
    <w:rsid w:val="001720A4"/>
    <w:rsid w:val="00174C12"/>
    <w:rsid w:val="00177ABC"/>
    <w:rsid w:val="00191D01"/>
    <w:rsid w:val="001965DE"/>
    <w:rsid w:val="0019779E"/>
    <w:rsid w:val="001B2B3B"/>
    <w:rsid w:val="001D4726"/>
    <w:rsid w:val="001F06DD"/>
    <w:rsid w:val="0025736C"/>
    <w:rsid w:val="00262596"/>
    <w:rsid w:val="0028233C"/>
    <w:rsid w:val="002B0793"/>
    <w:rsid w:val="002C4741"/>
    <w:rsid w:val="002D33B7"/>
    <w:rsid w:val="002D51E2"/>
    <w:rsid w:val="00303E6F"/>
    <w:rsid w:val="00306069"/>
    <w:rsid w:val="0031054F"/>
    <w:rsid w:val="003111A7"/>
    <w:rsid w:val="0033223E"/>
    <w:rsid w:val="003324C8"/>
    <w:rsid w:val="0034069B"/>
    <w:rsid w:val="00340731"/>
    <w:rsid w:val="00375630"/>
    <w:rsid w:val="00380388"/>
    <w:rsid w:val="00380E83"/>
    <w:rsid w:val="003E2D14"/>
    <w:rsid w:val="00410E12"/>
    <w:rsid w:val="00413676"/>
    <w:rsid w:val="00415612"/>
    <w:rsid w:val="00435A02"/>
    <w:rsid w:val="004428B3"/>
    <w:rsid w:val="00454AC3"/>
    <w:rsid w:val="00470B41"/>
    <w:rsid w:val="00470D06"/>
    <w:rsid w:val="00476D6D"/>
    <w:rsid w:val="00486BAA"/>
    <w:rsid w:val="004C106C"/>
    <w:rsid w:val="004E2C28"/>
    <w:rsid w:val="004E58DA"/>
    <w:rsid w:val="00526AF2"/>
    <w:rsid w:val="005421E5"/>
    <w:rsid w:val="00561D26"/>
    <w:rsid w:val="00580DD8"/>
    <w:rsid w:val="00581483"/>
    <w:rsid w:val="005824C0"/>
    <w:rsid w:val="005871B7"/>
    <w:rsid w:val="005A2239"/>
    <w:rsid w:val="005C1321"/>
    <w:rsid w:val="005D3DF7"/>
    <w:rsid w:val="005E13E6"/>
    <w:rsid w:val="005F1B6B"/>
    <w:rsid w:val="00612553"/>
    <w:rsid w:val="00615C25"/>
    <w:rsid w:val="00633FF9"/>
    <w:rsid w:val="00637889"/>
    <w:rsid w:val="00683493"/>
    <w:rsid w:val="006A73BB"/>
    <w:rsid w:val="006B6DE1"/>
    <w:rsid w:val="006D7954"/>
    <w:rsid w:val="00717339"/>
    <w:rsid w:val="00734796"/>
    <w:rsid w:val="00766956"/>
    <w:rsid w:val="00774259"/>
    <w:rsid w:val="0078098A"/>
    <w:rsid w:val="00791657"/>
    <w:rsid w:val="007B015D"/>
    <w:rsid w:val="007D0FE2"/>
    <w:rsid w:val="007F044C"/>
    <w:rsid w:val="00835E25"/>
    <w:rsid w:val="008546F8"/>
    <w:rsid w:val="00863F3C"/>
    <w:rsid w:val="0087159A"/>
    <w:rsid w:val="00892A8B"/>
    <w:rsid w:val="008A1B74"/>
    <w:rsid w:val="008C35C0"/>
    <w:rsid w:val="008D494E"/>
    <w:rsid w:val="008D5DA5"/>
    <w:rsid w:val="008F71AB"/>
    <w:rsid w:val="00906264"/>
    <w:rsid w:val="00922329"/>
    <w:rsid w:val="00926918"/>
    <w:rsid w:val="009410B6"/>
    <w:rsid w:val="00953B32"/>
    <w:rsid w:val="00954A86"/>
    <w:rsid w:val="0096357D"/>
    <w:rsid w:val="00963B4A"/>
    <w:rsid w:val="00972552"/>
    <w:rsid w:val="00975DF9"/>
    <w:rsid w:val="009A3787"/>
    <w:rsid w:val="009C36E5"/>
    <w:rsid w:val="009F3268"/>
    <w:rsid w:val="009F522C"/>
    <w:rsid w:val="00A3341E"/>
    <w:rsid w:val="00A439B2"/>
    <w:rsid w:val="00A44F3B"/>
    <w:rsid w:val="00A46658"/>
    <w:rsid w:val="00A6543A"/>
    <w:rsid w:val="00A714FD"/>
    <w:rsid w:val="00A801FF"/>
    <w:rsid w:val="00AD5470"/>
    <w:rsid w:val="00AF2801"/>
    <w:rsid w:val="00AF68B8"/>
    <w:rsid w:val="00B15F9A"/>
    <w:rsid w:val="00B326A1"/>
    <w:rsid w:val="00B52BFA"/>
    <w:rsid w:val="00B53466"/>
    <w:rsid w:val="00B570F4"/>
    <w:rsid w:val="00B70310"/>
    <w:rsid w:val="00BF7255"/>
    <w:rsid w:val="00C41B30"/>
    <w:rsid w:val="00C568AE"/>
    <w:rsid w:val="00C666E0"/>
    <w:rsid w:val="00C849E9"/>
    <w:rsid w:val="00C95B5E"/>
    <w:rsid w:val="00CC0DF4"/>
    <w:rsid w:val="00CE7ACF"/>
    <w:rsid w:val="00CF169C"/>
    <w:rsid w:val="00D02F1A"/>
    <w:rsid w:val="00D070A3"/>
    <w:rsid w:val="00D14D33"/>
    <w:rsid w:val="00D51DDD"/>
    <w:rsid w:val="00D63404"/>
    <w:rsid w:val="00D71CD0"/>
    <w:rsid w:val="00D75F31"/>
    <w:rsid w:val="00D933B3"/>
    <w:rsid w:val="00DA1AE9"/>
    <w:rsid w:val="00DB6635"/>
    <w:rsid w:val="00DD5CF1"/>
    <w:rsid w:val="00E107F0"/>
    <w:rsid w:val="00E20836"/>
    <w:rsid w:val="00E25DB2"/>
    <w:rsid w:val="00E42587"/>
    <w:rsid w:val="00E42BF4"/>
    <w:rsid w:val="00E52EE0"/>
    <w:rsid w:val="00E75E1F"/>
    <w:rsid w:val="00E75E24"/>
    <w:rsid w:val="00E84424"/>
    <w:rsid w:val="00EA5210"/>
    <w:rsid w:val="00ED626C"/>
    <w:rsid w:val="00F03A8E"/>
    <w:rsid w:val="00F43590"/>
    <w:rsid w:val="00F4518C"/>
    <w:rsid w:val="00F55048"/>
    <w:rsid w:val="00F71C4E"/>
    <w:rsid w:val="00FB6181"/>
    <w:rsid w:val="00FC61DD"/>
    <w:rsid w:val="00FE135F"/>
    <w:rsid w:val="00FE3302"/>
    <w:rsid w:val="00FE60F0"/>
    <w:rsid w:val="00FF4F05"/>
    <w:rsid w:val="00FF6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C28"/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977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F522C"/>
    <w:rPr>
      <w:rFonts w:cs="Times New Roman"/>
      <w:sz w:val="2"/>
    </w:rPr>
  </w:style>
  <w:style w:type="paragraph" w:customStyle="1" w:styleId="ConsPlusNormal">
    <w:name w:val="ConsPlusNormal"/>
    <w:uiPriority w:val="99"/>
    <w:rsid w:val="005871B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locked/>
    <w:rsid w:val="000916C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75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3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3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309</TotalTime>
  <Pages>3</Pages>
  <Words>747</Words>
  <Characters>4259</Characters>
  <Application>Microsoft Office Outlook</Application>
  <DocSecurity>0</DocSecurity>
  <Lines>0</Lines>
  <Paragraphs>0</Paragraphs>
  <ScaleCrop>false</ScaleCrop>
  <Company>Домик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Администратор</dc:creator>
  <cp:keywords/>
  <dc:description/>
  <cp:lastModifiedBy>Glbuh</cp:lastModifiedBy>
  <cp:revision>31</cp:revision>
  <cp:lastPrinted>2016-06-09T09:42:00Z</cp:lastPrinted>
  <dcterms:created xsi:type="dcterms:W3CDTF">2014-03-15T06:50:00Z</dcterms:created>
  <dcterms:modified xsi:type="dcterms:W3CDTF">2016-06-30T05:36:00Z</dcterms:modified>
</cp:coreProperties>
</file>